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E89" w:rsidRDefault="00C70E89" w:rsidP="005962B5">
            <w:r>
              <w:t>Приложение 11</w:t>
            </w:r>
          </w:p>
        </w:tc>
      </w:tr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E89" w:rsidRDefault="00C70E89" w:rsidP="005962B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E89" w:rsidRDefault="00C70E89" w:rsidP="0058539D">
            <w:r>
              <w:t xml:space="preserve">от </w:t>
            </w:r>
            <w:r w:rsidR="0058539D">
              <w:t>28.02.2019</w:t>
            </w:r>
            <w:r w:rsidR="00906C98" w:rsidRPr="0058539D">
              <w:t xml:space="preserve"> </w:t>
            </w:r>
            <w:r>
              <w:t xml:space="preserve">№ </w:t>
            </w:r>
            <w:r w:rsidR="0058539D">
              <w:t>47-339</w:t>
            </w:r>
          </w:p>
        </w:tc>
      </w:tr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</w:tr>
      <w:tr w:rsidR="00C70E89" w:rsidTr="00C70E89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</w:p>
        </w:tc>
      </w:tr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тыс. руб.</w:t>
            </w:r>
          </w:p>
        </w:tc>
      </w:tr>
      <w:tr w:rsidR="00C70E89" w:rsidTr="00C70E89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2021 год</w:t>
            </w:r>
          </w:p>
        </w:tc>
      </w:tr>
      <w:tr w:rsidR="00C70E89" w:rsidTr="00C70E89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E89" w:rsidRDefault="00C70E89" w:rsidP="005962B5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C70E89" w:rsidRPr="00C70E89" w:rsidRDefault="00C70E8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C70E89" w:rsidTr="00C70E89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E89" w:rsidRDefault="00C70E89" w:rsidP="005962B5">
            <w:pPr>
              <w:jc w:val="center"/>
            </w:pPr>
            <w:r>
              <w:t>8</w:t>
            </w:r>
          </w:p>
        </w:tc>
      </w:tr>
      <w:tr w:rsidR="00C70E89" w:rsidTr="00C70E89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70E89" w:rsidRDefault="00C70E89" w:rsidP="005962B5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70E89" w:rsidRDefault="00C70E89" w:rsidP="005962B5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2 400 000,0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2 400 000,0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2 660 000,0</w:t>
            </w:r>
          </w:p>
        </w:tc>
      </w:tr>
      <w:tr w:rsidR="00C70E89" w:rsidTr="00C70E89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70E89" w:rsidRDefault="00C70E89" w:rsidP="005962B5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70E89" w:rsidRDefault="00C70E89" w:rsidP="005962B5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900 000,0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900 000,0</w:t>
            </w:r>
          </w:p>
        </w:tc>
      </w:tr>
      <w:tr w:rsidR="00C70E89" w:rsidTr="00C70E89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3 300 000,0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3 300 000,0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  <w:r>
              <w:t>3 560 000,0</w:t>
            </w:r>
          </w:p>
        </w:tc>
      </w:tr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</w:tr>
      <w:tr w:rsidR="00C70E89" w:rsidTr="00C70E8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</w:tr>
      <w:tr w:rsidR="00C70E89" w:rsidTr="00C70E89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</w:tr>
      <w:tr w:rsidR="00C70E89" w:rsidTr="00C70E89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</w:tr>
      <w:tr w:rsidR="00C70E89" w:rsidTr="00C70E89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89" w:rsidRDefault="00C70E89" w:rsidP="005962B5">
            <w:pPr>
              <w:jc w:val="right"/>
            </w:pPr>
          </w:p>
        </w:tc>
      </w:tr>
    </w:tbl>
    <w:p w:rsidR="00C70E89" w:rsidRPr="00B82C14" w:rsidRDefault="00C70E89" w:rsidP="00C70E89"/>
    <w:p w:rsidR="00E2598B" w:rsidRPr="00C70E89" w:rsidRDefault="00E2598B" w:rsidP="00C70E89"/>
    <w:sectPr w:rsidR="00E2598B" w:rsidRPr="00C70E89" w:rsidSect="00C70E89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631" w:rsidRDefault="00EE7631" w:rsidP="00C70E89">
      <w:r>
        <w:separator/>
      </w:r>
    </w:p>
  </w:endnote>
  <w:endnote w:type="continuationSeparator" w:id="1">
    <w:p w:rsidR="00EE7631" w:rsidRDefault="00EE7631" w:rsidP="00C70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631" w:rsidRDefault="00EE7631" w:rsidP="00C70E89">
      <w:r>
        <w:separator/>
      </w:r>
    </w:p>
  </w:footnote>
  <w:footnote w:type="continuationSeparator" w:id="1">
    <w:p w:rsidR="00EE7631" w:rsidRDefault="00EE7631" w:rsidP="00C70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89" w:rsidRDefault="00D16EAD" w:rsidP="003B109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0E8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0E89" w:rsidRDefault="00C70E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89" w:rsidRDefault="00D16EAD" w:rsidP="003B109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0E8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0E89">
      <w:rPr>
        <w:rStyle w:val="a7"/>
        <w:noProof/>
      </w:rPr>
      <w:t>1</w:t>
    </w:r>
    <w:r>
      <w:rPr>
        <w:rStyle w:val="a7"/>
      </w:rPr>
      <w:fldChar w:fldCharType="end"/>
    </w:r>
  </w:p>
  <w:p w:rsidR="00C70E89" w:rsidRDefault="00C70E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C70E89"/>
    <w:rsid w:val="002C3F39"/>
    <w:rsid w:val="00316128"/>
    <w:rsid w:val="00334885"/>
    <w:rsid w:val="0058539D"/>
    <w:rsid w:val="005D0551"/>
    <w:rsid w:val="00657079"/>
    <w:rsid w:val="006808C6"/>
    <w:rsid w:val="00906C98"/>
    <w:rsid w:val="00A24CAF"/>
    <w:rsid w:val="00B912FD"/>
    <w:rsid w:val="00C70E89"/>
    <w:rsid w:val="00D16EAD"/>
    <w:rsid w:val="00E2598B"/>
    <w:rsid w:val="00EE7631"/>
    <w:rsid w:val="00F15F0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70E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70E89"/>
  </w:style>
  <w:style w:type="paragraph" w:styleId="a5">
    <w:name w:val="footer"/>
    <w:basedOn w:val="a"/>
    <w:link w:val="a6"/>
    <w:uiPriority w:val="99"/>
    <w:semiHidden/>
    <w:unhideWhenUsed/>
    <w:rsid w:val="00C70E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0E89"/>
  </w:style>
  <w:style w:type="character" w:styleId="a7">
    <w:name w:val="page number"/>
    <w:basedOn w:val="a0"/>
    <w:uiPriority w:val="99"/>
    <w:semiHidden/>
    <w:unhideWhenUsed/>
    <w:rsid w:val="00C70E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ShvecovaEE</cp:lastModifiedBy>
  <cp:revision>5</cp:revision>
  <dcterms:created xsi:type="dcterms:W3CDTF">2019-01-30T14:29:00Z</dcterms:created>
  <dcterms:modified xsi:type="dcterms:W3CDTF">2019-02-28T11:13:00Z</dcterms:modified>
</cp:coreProperties>
</file>